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F55" w:rsidRPr="009842C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9842C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A84B81"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>7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2059A1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ระดับความสำเร็จของการดำเนินการพัฒนาระบบ/ข้อมูลสารสนเทศ</w:t>
      </w:r>
    </w:p>
    <w:p w:rsidR="00D13030" w:rsidRPr="009842C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9842C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9842C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2059A1"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>10</w:t>
      </w:r>
    </w:p>
    <w:p w:rsidR="00D13030" w:rsidRPr="009842C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แผนการศึกษาแห่งชาติ พ.ศ. 2560 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–</w:t>
      </w: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รวมถึงมีมาตรฐานที่สามารถเชื่อมโยงระหว่างกันได้ </w:t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ระบบฐานข้อมูล/สารสนเทศ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ประชาชนสามารถเข้าถึงข้อมูล ข่าวสาร และรับบริการผ่านระบบเทคโนโลยีสารสนเทศ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ของส่วนราชการ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ได้อย่างเหมาะสม</w:t>
      </w:r>
    </w:p>
    <w:p w:rsidR="005557AF" w:rsidRPr="009842C4" w:rsidRDefault="005557AF" w:rsidP="005557AF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5557AF" w:rsidRPr="009842C4" w:rsidRDefault="005557AF" w:rsidP="005557AF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 w:rsidRPr="009842C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p w:rsidR="00D13030" w:rsidRPr="009842C4" w:rsidRDefault="00D13030" w:rsidP="00C41CAC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</w:t>
      </w:r>
      <w:r w:rsidR="002B03B2"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สำหรับฐานข้อมูลที่มีการพัฒนาแล้ว</w:t>
      </w:r>
      <w:r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 xml:space="preserve"> :</w:t>
      </w:r>
    </w:p>
    <w:p w:rsidR="00E778A6" w:rsidRPr="009842C4" w:rsidRDefault="00C41CAC" w:rsidP="00C41CAC">
      <w:pPr>
        <w:spacing w:after="2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703F75" w:rsidRPr="009842C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="00703F75" w:rsidRPr="009842C4">
        <w:rPr>
          <w:rFonts w:ascii="TH SarabunPSK" w:hAnsi="TH SarabunPSK" w:cs="TH SarabunPSK"/>
          <w:color w:val="000000"/>
          <w:sz w:val="30"/>
          <w:szCs w:val="30"/>
        </w:rPr>
        <w:t xml:space="preserve">Milestone) </w:t>
      </w:r>
      <w:r w:rsidR="00703F75"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9842C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9842C4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9842C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9A1" w:rsidRPr="009842C4" w:rsidRDefault="002059A1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มีข้อมูลพื้นฐานที่ใช้อ้างอิงภายในระบบที่กำหนดเป็นตัวชี้วัดของสำนัก ครบถ้วน</w:t>
            </w:r>
          </w:p>
        </w:tc>
      </w:tr>
      <w:tr w:rsidR="00D13030" w:rsidRPr="009842C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2059A1" w:rsidP="003A0401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มีกำหนดระยะเวลาและรูปแบบข้อมูลที่นำเข้าระบบที่ชัดเจน  </w:t>
            </w:r>
          </w:p>
        </w:tc>
      </w:tr>
      <w:tr w:rsidR="00D13030" w:rsidRPr="009842C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2059A1" w:rsidP="003A0401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มีข้อมูลจากหน่วยงานที่ต้องนำข้อมูลเข้าครบทุกหน่วยงาน</w:t>
            </w:r>
            <w:r w:rsidR="00D65F55" w:rsidRPr="009842C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D13030" w:rsidRPr="009842C4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9842C4" w:rsidRDefault="002059A1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ข้อมูลที่นำเข้าระบบต้องมีความถูกต้องไม่ต่ำกว่าร้อยละ 50</w:t>
            </w:r>
            <w:r w:rsidR="00D65F55" w:rsidRPr="009842C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E778A6" w:rsidRPr="009842C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A2" w:rsidRPr="009842C4" w:rsidRDefault="002059A1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ทบทวนและระบุข้อมูล/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กระบวนการ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ที่จำเป็น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เพิ่มเติม เพื่อปรับปรุงระบบให้มีความถูกต้องเพิ่มขึ้น 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พร้อมทั้งผู้อำนวยการสำนัก/หน่วยงานให้ความเห็นชอบผลการพิจารณาทบทวน</w:t>
            </w:r>
          </w:p>
        </w:tc>
      </w:tr>
    </w:tbl>
    <w:p w:rsidR="007171DD" w:rsidRPr="009842C4" w:rsidRDefault="007171DD" w:rsidP="003A0401">
      <w:pPr>
        <w:pStyle w:val="FootnoteText"/>
        <w:spacing w:before="240"/>
        <w:rPr>
          <w:rFonts w:ascii="TH SarabunPSK" w:hAnsi="TH SarabunPSK" w:cs="TH SarabunPSK"/>
          <w:b/>
          <w:bCs/>
          <w:sz w:val="30"/>
          <w:szCs w:val="30"/>
        </w:rPr>
      </w:pPr>
    </w:p>
    <w:p w:rsidR="007171DD" w:rsidRPr="009842C4" w:rsidRDefault="007171DD" w:rsidP="003A0401">
      <w:pPr>
        <w:pStyle w:val="FootnoteText"/>
        <w:spacing w:before="240"/>
        <w:rPr>
          <w:rFonts w:ascii="TH SarabunPSK" w:hAnsi="TH SarabunPSK" w:cs="TH SarabunPSK"/>
          <w:b/>
          <w:bCs/>
          <w:sz w:val="30"/>
          <w:szCs w:val="30"/>
        </w:rPr>
      </w:pPr>
    </w:p>
    <w:p w:rsidR="007171DD" w:rsidRPr="009842C4" w:rsidRDefault="007171DD" w:rsidP="003A0401">
      <w:pPr>
        <w:pStyle w:val="FootnoteText"/>
        <w:spacing w:before="240"/>
        <w:rPr>
          <w:rFonts w:ascii="TH SarabunPSK" w:hAnsi="TH SarabunPSK" w:cs="TH SarabunPSK"/>
          <w:b/>
          <w:bCs/>
          <w:sz w:val="30"/>
          <w:szCs w:val="30"/>
        </w:rPr>
      </w:pPr>
    </w:p>
    <w:p w:rsidR="007171DD" w:rsidRPr="009842C4" w:rsidRDefault="007171DD" w:rsidP="003A0401">
      <w:pPr>
        <w:pStyle w:val="FootnoteText"/>
        <w:spacing w:before="240"/>
        <w:rPr>
          <w:rFonts w:ascii="TH SarabunPSK" w:hAnsi="TH SarabunPSK" w:cs="TH SarabunPSK"/>
          <w:b/>
          <w:bCs/>
          <w:sz w:val="30"/>
          <w:szCs w:val="30"/>
        </w:rPr>
      </w:pPr>
    </w:p>
    <w:p w:rsidR="00D65F55" w:rsidRPr="009842C4" w:rsidRDefault="002B03B2" w:rsidP="003A0401">
      <w:pPr>
        <w:pStyle w:val="FootnoteText"/>
        <w:spacing w:before="240"/>
        <w:rPr>
          <w:rFonts w:ascii="TH SarabunPSK" w:hAnsi="TH SarabunPSK" w:cs="TH SarabunPSK"/>
          <w:b/>
          <w:bCs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เกณฑ์การให้คะแนนสำหรับฐานข้อมูลที่อยู่ระหว่างการพัฒนา</w:t>
      </w:r>
      <w:r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b/>
          <w:bCs/>
          <w:sz w:val="30"/>
          <w:szCs w:val="30"/>
        </w:rPr>
        <w:t>:</w:t>
      </w:r>
    </w:p>
    <w:p w:rsidR="008664E9" w:rsidRPr="009842C4" w:rsidRDefault="002B03B2" w:rsidP="00C41CAC">
      <w:pPr>
        <w:pStyle w:val="FootnoteText"/>
        <w:spacing w:after="240"/>
        <w:ind w:firstLine="720"/>
        <w:rPr>
          <w:rFonts w:ascii="TH SarabunPSK" w:hAnsi="TH SarabunPSK" w:cs="TH SarabunPSK"/>
          <w:sz w:val="30"/>
          <w:szCs w:val="30"/>
        </w:rPr>
      </w:pPr>
      <w:r w:rsidRPr="009842C4">
        <w:rPr>
          <w:rFonts w:ascii="TH SarabunPSK" w:hAnsi="TH SarabunPSK" w:cs="TH SarabunPSK"/>
          <w:sz w:val="30"/>
          <w:szCs w:val="30"/>
          <w:cs/>
        </w:rPr>
        <w:t>กำหนดเป็นลำดับขั้นตอนของความสำเร็จ (</w:t>
      </w:r>
      <w:r w:rsidRPr="009842C4">
        <w:rPr>
          <w:rFonts w:ascii="TH SarabunPSK" w:hAnsi="TH SarabunPSK" w:cs="TH SarabunPSK"/>
          <w:sz w:val="30"/>
          <w:szCs w:val="30"/>
        </w:rPr>
        <w:t xml:space="preserve">Milestone) </w:t>
      </w:r>
      <w:r w:rsidRPr="009842C4">
        <w:rPr>
          <w:rFonts w:ascii="TH SarabunPSK" w:hAnsi="TH SarabunPSK" w:cs="TH SarabunPSK"/>
          <w:sz w:val="30"/>
          <w:szCs w:val="30"/>
          <w:cs/>
        </w:rPr>
        <w:t xml:space="preserve">แบ่งเกณฑ์การให้คะแนนเป็น </w:t>
      </w:r>
      <w:r w:rsidRPr="009842C4">
        <w:rPr>
          <w:rFonts w:ascii="TH SarabunPSK" w:hAnsi="TH SarabunPSK" w:cs="TH SarabunPSK"/>
          <w:sz w:val="30"/>
          <w:szCs w:val="30"/>
        </w:rPr>
        <w:t xml:space="preserve">5 </w:t>
      </w:r>
      <w:r w:rsidRPr="009842C4">
        <w:rPr>
          <w:rFonts w:ascii="TH SarabunPSK" w:hAnsi="TH SarabunPSK" w:cs="TH SarabunPSK"/>
          <w:sz w:val="30"/>
          <w:szCs w:val="30"/>
          <w:cs/>
        </w:rPr>
        <w:t xml:space="preserve">ระดับ </w:t>
      </w:r>
      <w:r w:rsidRPr="009842C4">
        <w:rPr>
          <w:rFonts w:ascii="TH SarabunPSK" w:hAnsi="TH SarabunPSK" w:cs="TH SarabunPSK"/>
          <w:sz w:val="30"/>
          <w:szCs w:val="30"/>
          <w:cs/>
        </w:rPr>
        <w:br/>
        <w:t>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2B03B2" w:rsidRPr="009842C4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2B03B2" w:rsidRPr="009842C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jc w:val="thaiDistribute"/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 </w:t>
            </w:r>
            <w:r w:rsidRPr="009842C4">
              <w:rPr>
                <w:rFonts w:ascii="TH SarabunPSK" w:hAnsi="TH SarabunPSK" w:cs="TH SarabunPSK"/>
                <w:sz w:val="30"/>
                <w:szCs w:val="30"/>
              </w:rPr>
              <w:t xml:space="preserve">Operating Flowchart 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</w:r>
          </w:p>
        </w:tc>
      </w:tr>
      <w:tr w:rsidR="002B03B2" w:rsidRPr="009842C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2B03B2">
            <w:pPr>
              <w:jc w:val="thaiDistribute"/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มี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รายละเอียดของ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รายการ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ข้อมูล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คำอธิบายรายการข้อมูล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ชนิดของข้อมูลที่ระบุไว้ในระดับคะแนนที่ 1</w:t>
            </w:r>
          </w:p>
        </w:tc>
      </w:tr>
      <w:tr w:rsidR="002B03B2" w:rsidRPr="009842C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2B03B2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กรณีจัดจ้างพัฒนา </w:t>
            </w:r>
          </w:p>
          <w:p w:rsidR="002B03B2" w:rsidRPr="009842C4" w:rsidRDefault="002B03B2" w:rsidP="002B03B2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- มีเอกสารการอนุมัติ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จัด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จ้างพัฒนาระบบ</w:t>
            </w:r>
          </w:p>
          <w:p w:rsidR="003A0401" w:rsidRPr="00C41CAC" w:rsidRDefault="003A0401" w:rsidP="002B03B2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2B03B2" w:rsidRPr="009842C4" w:rsidRDefault="002B03B2" w:rsidP="002B03B2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กรณีพัฒนาร่วมกับศูนย์สาร</w:t>
            </w:r>
            <w:r w:rsidR="008664E9"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ส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นเทศอุดมศึกษา </w:t>
            </w:r>
          </w:p>
          <w:p w:rsidR="002B03B2" w:rsidRPr="009842C4" w:rsidRDefault="002B03B2" w:rsidP="002B03B2">
            <w:pPr>
              <w:jc w:val="thaiDistribute"/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- มีแผนการดำเนินการจัดทำที่ลงนามร่วมกันเพื่อยืนยันแผนการดำเนินการ</w:t>
            </w:r>
          </w:p>
        </w:tc>
      </w:tr>
      <w:tr w:rsidR="002B03B2" w:rsidRPr="009842C4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มีการพัฒนาเป็นไปตามแผนการดำเนินงานในระดับคะแนนที่ 3 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พร้อมหลักฐานตรวจสอบได้</w:t>
            </w:r>
          </w:p>
        </w:tc>
      </w:tr>
      <w:tr w:rsidR="002B03B2" w:rsidRPr="009842C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41CAC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ระบบข้อมูล/ฐานข้อมูลสารสนเทศ</w:t>
            </w:r>
            <w:r w:rsidRPr="00C41CA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มีความสอดคล้องกับแผนการศึกษาแห่งชาติ พ.ศ. 2560 </w:t>
            </w:r>
            <w:r w:rsidRPr="00C41CAC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–</w:t>
            </w:r>
            <w:r w:rsidRPr="00C41CA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2574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A0401"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แนวทางการพัฒนาฐานข้อมูลด้านการศึกษาที่มีมาตรฐาน เชื่อมโยง และเข้าถึงได้</w:t>
            </w:r>
          </w:p>
        </w:tc>
      </w:tr>
    </w:tbl>
    <w:p w:rsidR="00A42EFF" w:rsidRPr="009842C4" w:rsidRDefault="00A42EFF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9047F7" w:rsidRDefault="00A42EFF" w:rsidP="00D13030">
      <w:pPr>
        <w:pStyle w:val="FootnoteText"/>
        <w:spacing w:before="120"/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หมายเหตุ </w:t>
      </w:r>
      <w:r w:rsidR="009047F7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 xml:space="preserve"> -ถ้ามี-</w:t>
      </w:r>
      <w:bookmarkStart w:id="0" w:name="_GoBack"/>
      <w:bookmarkEnd w:id="0"/>
      <w:r w:rsidR="009047F7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9047F7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9047F7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9047F7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9047F7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9047F7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9047F7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9047F7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9047F7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9047F7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</w:p>
    <w:p w:rsidR="00D13030" w:rsidRPr="009842C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9842C4" w:rsidTr="00F16849">
        <w:tc>
          <w:tcPr>
            <w:tcW w:w="371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F21AF1" w:rsidRPr="009842C4" w:rsidTr="00F16849">
        <w:tc>
          <w:tcPr>
            <w:tcW w:w="3710" w:type="dxa"/>
            <w:vMerge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9842C4" w:rsidTr="00F16849">
        <w:trPr>
          <w:trHeight w:val="679"/>
        </w:trPr>
        <w:tc>
          <w:tcPr>
            <w:tcW w:w="3710" w:type="dxa"/>
          </w:tcPr>
          <w:p w:rsidR="00416FDA" w:rsidRPr="009842C4" w:rsidRDefault="00703F75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  <w:tc>
          <w:tcPr>
            <w:tcW w:w="1330" w:type="dxa"/>
          </w:tcPr>
          <w:p w:rsidR="00416FDA" w:rsidRPr="009842C4" w:rsidRDefault="00703F75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9842C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Pr="009842C4" w:rsidRDefault="00FB3FD2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341" w:type="dxa"/>
          </w:tcPr>
          <w:p w:rsidR="00416FDA" w:rsidRPr="009842C4" w:rsidRDefault="00FB3FD2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275" w:type="dxa"/>
          </w:tcPr>
          <w:p w:rsidR="00416FDA" w:rsidRPr="009842C4" w:rsidRDefault="006C074B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ระดับ </w:t>
            </w:r>
            <w:r w:rsidR="00FB3FD2"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</w:p>
        </w:tc>
      </w:tr>
    </w:tbl>
    <w:p w:rsidR="00547BEF" w:rsidRPr="009842C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9842C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9842C4" w:rsidTr="005557AF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  <w:tcBorders>
              <w:bottom w:val="single" w:sz="4" w:space="0" w:color="auto"/>
            </w:tcBorders>
          </w:tcPr>
          <w:p w:rsidR="0079238E" w:rsidRPr="009842C4" w:rsidRDefault="005557AF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ระบบข้อมูล/ฐานข้อมูลสารสนเทศ</w:t>
            </w:r>
          </w:p>
        </w:tc>
      </w:tr>
      <w:tr w:rsidR="0079238E" w:rsidRPr="009842C4" w:rsidTr="005557AF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  <w:tcBorders>
              <w:bottom w:val="single" w:sz="4" w:space="0" w:color="auto"/>
            </w:tcBorders>
          </w:tcPr>
          <w:p w:rsidR="0079238E" w:rsidRPr="009842C4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845719" w:rsidRPr="009842C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9842C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9842C4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9842C4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9842C4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3A7F" w:rsidRDefault="00953A7F">
      <w:r>
        <w:separator/>
      </w:r>
    </w:p>
  </w:endnote>
  <w:endnote w:type="continuationSeparator" w:id="0">
    <w:p w:rsidR="00953A7F" w:rsidRDefault="00953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3A7F" w:rsidRDefault="00953A7F">
      <w:r>
        <w:separator/>
      </w:r>
    </w:p>
  </w:footnote>
  <w:footnote w:type="continuationSeparator" w:id="0">
    <w:p w:rsidR="00953A7F" w:rsidRDefault="00953A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207E" w:rsidRDefault="001A1526" w:rsidP="00FB207E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5731E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C77BF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A1526" w:rsidRDefault="001A1526" w:rsidP="00D50C5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D77A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3D77A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FB207E" w:rsidRDefault="001A1526" w:rsidP="00FB207E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5731E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C77BF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A1526" w:rsidRDefault="001A1526" w:rsidP="00D50C5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D77A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3D77A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F5FC860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321"/>
    <w:rsid w:val="00055E87"/>
    <w:rsid w:val="00060446"/>
    <w:rsid w:val="00061DAA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41511"/>
    <w:rsid w:val="00151E81"/>
    <w:rsid w:val="001541B8"/>
    <w:rsid w:val="00164C67"/>
    <w:rsid w:val="001837C8"/>
    <w:rsid w:val="00184C20"/>
    <w:rsid w:val="001A1526"/>
    <w:rsid w:val="001B29AF"/>
    <w:rsid w:val="001B35AB"/>
    <w:rsid w:val="001C1485"/>
    <w:rsid w:val="001D7BC3"/>
    <w:rsid w:val="001E4279"/>
    <w:rsid w:val="001F4B09"/>
    <w:rsid w:val="00200DBD"/>
    <w:rsid w:val="00201B1E"/>
    <w:rsid w:val="002059A1"/>
    <w:rsid w:val="00241184"/>
    <w:rsid w:val="0026702E"/>
    <w:rsid w:val="002741F9"/>
    <w:rsid w:val="00275411"/>
    <w:rsid w:val="0027645C"/>
    <w:rsid w:val="00297958"/>
    <w:rsid w:val="002B03B2"/>
    <w:rsid w:val="002B1B75"/>
    <w:rsid w:val="002C3150"/>
    <w:rsid w:val="002D58C3"/>
    <w:rsid w:val="002E4335"/>
    <w:rsid w:val="002F5233"/>
    <w:rsid w:val="00302AEC"/>
    <w:rsid w:val="00304585"/>
    <w:rsid w:val="00310929"/>
    <w:rsid w:val="003176C6"/>
    <w:rsid w:val="00332EFE"/>
    <w:rsid w:val="003442D0"/>
    <w:rsid w:val="003A0401"/>
    <w:rsid w:val="003C1567"/>
    <w:rsid w:val="003C507F"/>
    <w:rsid w:val="003D079B"/>
    <w:rsid w:val="003D77A5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E5511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557AF"/>
    <w:rsid w:val="005640B8"/>
    <w:rsid w:val="005731E3"/>
    <w:rsid w:val="00587B5A"/>
    <w:rsid w:val="005A10BB"/>
    <w:rsid w:val="005A7EF0"/>
    <w:rsid w:val="005B7E48"/>
    <w:rsid w:val="005D003E"/>
    <w:rsid w:val="005F65F5"/>
    <w:rsid w:val="00600032"/>
    <w:rsid w:val="00630FD2"/>
    <w:rsid w:val="00637ECE"/>
    <w:rsid w:val="00667ECD"/>
    <w:rsid w:val="006761C4"/>
    <w:rsid w:val="00695122"/>
    <w:rsid w:val="006B3F47"/>
    <w:rsid w:val="006B52E9"/>
    <w:rsid w:val="006C074B"/>
    <w:rsid w:val="006D01A2"/>
    <w:rsid w:val="006D7138"/>
    <w:rsid w:val="00700C8C"/>
    <w:rsid w:val="00703F75"/>
    <w:rsid w:val="00705118"/>
    <w:rsid w:val="007110F7"/>
    <w:rsid w:val="007171DD"/>
    <w:rsid w:val="00717B0A"/>
    <w:rsid w:val="0072754E"/>
    <w:rsid w:val="00752232"/>
    <w:rsid w:val="00777A4A"/>
    <w:rsid w:val="00777F9C"/>
    <w:rsid w:val="007859A3"/>
    <w:rsid w:val="0079238E"/>
    <w:rsid w:val="00793F0B"/>
    <w:rsid w:val="007B2505"/>
    <w:rsid w:val="007C364A"/>
    <w:rsid w:val="007D4947"/>
    <w:rsid w:val="007F13DC"/>
    <w:rsid w:val="007F4540"/>
    <w:rsid w:val="00801E12"/>
    <w:rsid w:val="00813B8A"/>
    <w:rsid w:val="00827EF3"/>
    <w:rsid w:val="008353E7"/>
    <w:rsid w:val="00840204"/>
    <w:rsid w:val="00845719"/>
    <w:rsid w:val="00846D3E"/>
    <w:rsid w:val="008611A5"/>
    <w:rsid w:val="008641F1"/>
    <w:rsid w:val="008664E9"/>
    <w:rsid w:val="00877E54"/>
    <w:rsid w:val="008807EA"/>
    <w:rsid w:val="008942CF"/>
    <w:rsid w:val="008B44FD"/>
    <w:rsid w:val="008C3822"/>
    <w:rsid w:val="008D67D6"/>
    <w:rsid w:val="008F26C0"/>
    <w:rsid w:val="008F286F"/>
    <w:rsid w:val="00902976"/>
    <w:rsid w:val="009047F7"/>
    <w:rsid w:val="00910BA3"/>
    <w:rsid w:val="00911880"/>
    <w:rsid w:val="0092154B"/>
    <w:rsid w:val="00934994"/>
    <w:rsid w:val="00936CD7"/>
    <w:rsid w:val="009439DF"/>
    <w:rsid w:val="00953A7F"/>
    <w:rsid w:val="00953BAC"/>
    <w:rsid w:val="00973C20"/>
    <w:rsid w:val="00977DAC"/>
    <w:rsid w:val="009842C4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42EFF"/>
    <w:rsid w:val="00A645B0"/>
    <w:rsid w:val="00A65481"/>
    <w:rsid w:val="00A66ADB"/>
    <w:rsid w:val="00A742A2"/>
    <w:rsid w:val="00A830FE"/>
    <w:rsid w:val="00A84B81"/>
    <w:rsid w:val="00A84D31"/>
    <w:rsid w:val="00AB62D0"/>
    <w:rsid w:val="00AB70C6"/>
    <w:rsid w:val="00AC30AE"/>
    <w:rsid w:val="00AC54C1"/>
    <w:rsid w:val="00AF24D3"/>
    <w:rsid w:val="00AF274B"/>
    <w:rsid w:val="00B069AF"/>
    <w:rsid w:val="00B14187"/>
    <w:rsid w:val="00B2687B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1CAC"/>
    <w:rsid w:val="00C44E71"/>
    <w:rsid w:val="00C55FFC"/>
    <w:rsid w:val="00C7208E"/>
    <w:rsid w:val="00C76612"/>
    <w:rsid w:val="00C77BF4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0C56"/>
    <w:rsid w:val="00D52CF5"/>
    <w:rsid w:val="00D64E38"/>
    <w:rsid w:val="00D65F55"/>
    <w:rsid w:val="00D91ED9"/>
    <w:rsid w:val="00D96F6C"/>
    <w:rsid w:val="00DA75D3"/>
    <w:rsid w:val="00DB0527"/>
    <w:rsid w:val="00DB3785"/>
    <w:rsid w:val="00DF27F4"/>
    <w:rsid w:val="00DF7BCF"/>
    <w:rsid w:val="00E022D9"/>
    <w:rsid w:val="00E06205"/>
    <w:rsid w:val="00E13E33"/>
    <w:rsid w:val="00E35685"/>
    <w:rsid w:val="00E357D4"/>
    <w:rsid w:val="00E371BB"/>
    <w:rsid w:val="00E5030D"/>
    <w:rsid w:val="00E674BB"/>
    <w:rsid w:val="00E74B6F"/>
    <w:rsid w:val="00E778A6"/>
    <w:rsid w:val="00E831FC"/>
    <w:rsid w:val="00E963B9"/>
    <w:rsid w:val="00EA2EA3"/>
    <w:rsid w:val="00EA3509"/>
    <w:rsid w:val="00EB1BCC"/>
    <w:rsid w:val="00EB26D7"/>
    <w:rsid w:val="00EB6940"/>
    <w:rsid w:val="00EC685B"/>
    <w:rsid w:val="00ED08E0"/>
    <w:rsid w:val="00EE1D2B"/>
    <w:rsid w:val="00EE3A33"/>
    <w:rsid w:val="00EF18BE"/>
    <w:rsid w:val="00EF230B"/>
    <w:rsid w:val="00F030C1"/>
    <w:rsid w:val="00F0326E"/>
    <w:rsid w:val="00F058AA"/>
    <w:rsid w:val="00F16849"/>
    <w:rsid w:val="00F16B25"/>
    <w:rsid w:val="00F21AF1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B207E"/>
    <w:rsid w:val="00FB3FD2"/>
    <w:rsid w:val="00FC485E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699EB-7143-41C9-A0BC-B44CBD286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41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ณัฐรพี คงเคารพธรรม</cp:lastModifiedBy>
  <cp:revision>30</cp:revision>
  <cp:lastPrinted>2017-01-06T06:10:00Z</cp:lastPrinted>
  <dcterms:created xsi:type="dcterms:W3CDTF">2017-01-06T02:10:00Z</dcterms:created>
  <dcterms:modified xsi:type="dcterms:W3CDTF">2018-02-01T08:31:00Z</dcterms:modified>
</cp:coreProperties>
</file>